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3E3" w:rsidRPr="00A67B29" w:rsidRDefault="009873E3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9873E3" w:rsidRPr="00A67B29" w:rsidRDefault="009873E3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873E3" w:rsidRPr="00A67B29" w:rsidRDefault="009873E3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9873E3" w:rsidRDefault="009873E3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9873E3" w:rsidRPr="00A67B29" w:rsidRDefault="009873E3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9873E3" w:rsidRDefault="009873E3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D60D2C">
        <w:rPr>
          <w:rFonts w:ascii="Times New Roman" w:hAnsi="Times New Roman"/>
          <w:sz w:val="28"/>
          <w:szCs w:val="28"/>
        </w:rPr>
        <w:t>от 15.12.2025 № 107</w:t>
      </w:r>
    </w:p>
    <w:p w:rsidR="009873E3" w:rsidRPr="00D60D2C" w:rsidRDefault="009873E3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9873E3" w:rsidRPr="00A67B29" w:rsidRDefault="009873E3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9873E3" w:rsidRPr="00A67B29" w:rsidRDefault="009873E3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9873E3" w:rsidRPr="00823FD6" w:rsidRDefault="009873E3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3FD6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873E3" w:rsidRPr="00823FD6" w:rsidRDefault="009873E3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873E3" w:rsidRPr="00650572" w:rsidRDefault="009873E3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9873E3" w:rsidRPr="00650572" w:rsidRDefault="009873E3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9873E3" w:rsidRPr="00650572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9873E3" w:rsidRPr="00650572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9873E3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9873E3" w:rsidRPr="00ED131A" w:rsidRDefault="009873E3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9873E3" w:rsidRPr="00ED131A" w:rsidRDefault="009873E3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9873E3" w:rsidRPr="00ED131A" w:rsidRDefault="009873E3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9873E3" w:rsidRPr="00651540" w:rsidRDefault="009873E3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1540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9873E3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9873E3" w:rsidRPr="00ED131A" w:rsidTr="005B0262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9873E3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73E3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9873E3" w:rsidRPr="00ED131A" w:rsidRDefault="009873E3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9873E3" w:rsidRPr="00ED131A" w:rsidRDefault="009873E3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9873E3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5D61D6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873E3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6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73E3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873E3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873E3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9873E3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22387907,75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3209606,95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22387907,75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3209606,95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73E3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24377234,28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5D61D6" w:rsidRDefault="009873E3" w:rsidP="005D61D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3465809,22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5D61D6" w:rsidRDefault="009873E3" w:rsidP="005D61D6">
            <w:pPr>
              <w:ind w:left="-79" w:right="-7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CA1FD3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24377234,28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CA1FD3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3465809,22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CA1FD3" w:rsidRDefault="009873E3" w:rsidP="005D61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873E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E3" w:rsidRPr="00ED131A" w:rsidRDefault="009873E3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873E3" w:rsidRPr="004110F8" w:rsidRDefault="009873E3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9873E3" w:rsidRDefault="009873E3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9873E3" w:rsidRPr="009E0431" w:rsidRDefault="009873E3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     А.В. Тищенко</w:t>
      </w:r>
    </w:p>
    <w:sectPr w:rsidR="009873E3" w:rsidRPr="009E0431" w:rsidSect="006B2F51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E3" w:rsidRDefault="009873E3" w:rsidP="0088391C">
      <w:pPr>
        <w:spacing w:after="0" w:line="240" w:lineRule="auto"/>
      </w:pPr>
      <w:r>
        <w:separator/>
      </w:r>
    </w:p>
  </w:endnote>
  <w:endnote w:type="continuationSeparator" w:id="0">
    <w:p w:rsidR="009873E3" w:rsidRDefault="009873E3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E3" w:rsidRDefault="009873E3" w:rsidP="0088391C">
      <w:pPr>
        <w:spacing w:after="0" w:line="240" w:lineRule="auto"/>
      </w:pPr>
      <w:r>
        <w:separator/>
      </w:r>
    </w:p>
  </w:footnote>
  <w:footnote w:type="continuationSeparator" w:id="0">
    <w:p w:rsidR="009873E3" w:rsidRDefault="009873E3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E3" w:rsidRDefault="009873E3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73E3" w:rsidRDefault="009873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E3" w:rsidRDefault="009873E3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873E3" w:rsidRDefault="009873E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147D2E"/>
    <w:rsid w:val="001F347F"/>
    <w:rsid w:val="00217D78"/>
    <w:rsid w:val="0029109A"/>
    <w:rsid w:val="002C5A44"/>
    <w:rsid w:val="002F3485"/>
    <w:rsid w:val="0031788D"/>
    <w:rsid w:val="00357F56"/>
    <w:rsid w:val="00362A0B"/>
    <w:rsid w:val="003C1E9D"/>
    <w:rsid w:val="003E0C72"/>
    <w:rsid w:val="003F4F4C"/>
    <w:rsid w:val="004110F8"/>
    <w:rsid w:val="004261F8"/>
    <w:rsid w:val="00431C0D"/>
    <w:rsid w:val="0047064D"/>
    <w:rsid w:val="00494164"/>
    <w:rsid w:val="004F25A6"/>
    <w:rsid w:val="004F6CD4"/>
    <w:rsid w:val="005553ED"/>
    <w:rsid w:val="005740E2"/>
    <w:rsid w:val="005B0262"/>
    <w:rsid w:val="005B601B"/>
    <w:rsid w:val="005D61D6"/>
    <w:rsid w:val="005E39A6"/>
    <w:rsid w:val="005E400B"/>
    <w:rsid w:val="006302FE"/>
    <w:rsid w:val="00650572"/>
    <w:rsid w:val="00651540"/>
    <w:rsid w:val="006920C6"/>
    <w:rsid w:val="006B2F51"/>
    <w:rsid w:val="006D03FD"/>
    <w:rsid w:val="007A6967"/>
    <w:rsid w:val="007D76E7"/>
    <w:rsid w:val="007F0F79"/>
    <w:rsid w:val="00800381"/>
    <w:rsid w:val="00823FD6"/>
    <w:rsid w:val="00830CA8"/>
    <w:rsid w:val="008506AC"/>
    <w:rsid w:val="0088391C"/>
    <w:rsid w:val="00895FAC"/>
    <w:rsid w:val="008F667D"/>
    <w:rsid w:val="00935992"/>
    <w:rsid w:val="009873E3"/>
    <w:rsid w:val="009B3A99"/>
    <w:rsid w:val="009E0431"/>
    <w:rsid w:val="009E5370"/>
    <w:rsid w:val="009F77CE"/>
    <w:rsid w:val="00A07EEE"/>
    <w:rsid w:val="00A14C76"/>
    <w:rsid w:val="00A21DBB"/>
    <w:rsid w:val="00A67B29"/>
    <w:rsid w:val="00B17DC9"/>
    <w:rsid w:val="00B33FD1"/>
    <w:rsid w:val="00BD2536"/>
    <w:rsid w:val="00BF17B6"/>
    <w:rsid w:val="00C2367A"/>
    <w:rsid w:val="00C53814"/>
    <w:rsid w:val="00C72DAE"/>
    <w:rsid w:val="00C772A3"/>
    <w:rsid w:val="00CA1FD3"/>
    <w:rsid w:val="00D321C3"/>
    <w:rsid w:val="00D52B85"/>
    <w:rsid w:val="00D60D2C"/>
    <w:rsid w:val="00DB6ED7"/>
    <w:rsid w:val="00E46B2B"/>
    <w:rsid w:val="00E67CCA"/>
    <w:rsid w:val="00E70C4F"/>
    <w:rsid w:val="00ED131A"/>
    <w:rsid w:val="00EF6F94"/>
    <w:rsid w:val="00F05BBA"/>
    <w:rsid w:val="00F47642"/>
    <w:rsid w:val="00FD2FA5"/>
    <w:rsid w:val="00FD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63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5</Pages>
  <Words>862</Words>
  <Characters>4914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28</cp:revision>
  <cp:lastPrinted>2025-12-02T05:42:00Z</cp:lastPrinted>
  <dcterms:created xsi:type="dcterms:W3CDTF">2019-08-19T13:15:00Z</dcterms:created>
  <dcterms:modified xsi:type="dcterms:W3CDTF">2025-12-28T13:58:00Z</dcterms:modified>
</cp:coreProperties>
</file>